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9B563C" w14:textId="77777777" w:rsidR="0060497E" w:rsidRDefault="0060497E" w:rsidP="006049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ROSE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747F0C5" w14:textId="77777777" w:rsidR="0060497E" w:rsidRDefault="0060497E" w:rsidP="006049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Norwich. Alderman.</w:t>
      </w:r>
    </w:p>
    <w:p w14:paraId="1DEC9F84" w14:textId="77777777" w:rsidR="0060497E" w:rsidRDefault="0060497E" w:rsidP="0060497E">
      <w:pPr>
        <w:rPr>
          <w:rFonts w:ascii="Times New Roman" w:hAnsi="Times New Roman" w:cs="Times New Roman"/>
        </w:rPr>
      </w:pPr>
    </w:p>
    <w:p w14:paraId="19B05ECD" w14:textId="77777777" w:rsidR="0060497E" w:rsidRDefault="0060497E" w:rsidP="0060497E">
      <w:pPr>
        <w:rPr>
          <w:rFonts w:ascii="Times New Roman" w:hAnsi="Times New Roman" w:cs="Times New Roman"/>
        </w:rPr>
      </w:pPr>
    </w:p>
    <w:p w14:paraId="1E319BC4" w14:textId="77777777" w:rsidR="0060497E" w:rsidRDefault="0060497E" w:rsidP="006049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Thomas </w:t>
      </w:r>
      <w:proofErr w:type="spellStart"/>
      <w:r>
        <w:rPr>
          <w:rFonts w:ascii="Times New Roman" w:hAnsi="Times New Roman" w:cs="Times New Roman"/>
        </w:rPr>
        <w:t>Bartilmewys</w:t>
      </w:r>
      <w:proofErr w:type="spellEnd"/>
      <w:r>
        <w:rPr>
          <w:rFonts w:ascii="Times New Roman" w:hAnsi="Times New Roman" w:cs="Times New Roman"/>
        </w:rPr>
        <w:t xml:space="preserve"> of Salle, </w:t>
      </w:r>
    </w:p>
    <w:p w14:paraId="70317801" w14:textId="77777777" w:rsidR="0060497E" w:rsidRDefault="0060497E" w:rsidP="006049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Norfolk(q.v.).</w:t>
      </w:r>
    </w:p>
    <w:p w14:paraId="34D5BB58" w14:textId="77777777" w:rsidR="0060497E" w:rsidRDefault="0060497E" w:rsidP="006049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D26B58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680F7EA" w14:textId="77777777" w:rsidR="0060497E" w:rsidRDefault="0060497E" w:rsidP="0060497E">
      <w:pPr>
        <w:rPr>
          <w:rFonts w:ascii="Times New Roman" w:hAnsi="Times New Roman" w:cs="Times New Roman"/>
        </w:rPr>
      </w:pPr>
    </w:p>
    <w:p w14:paraId="1CB3706D" w14:textId="77777777" w:rsidR="0060497E" w:rsidRDefault="0060497E" w:rsidP="0060497E">
      <w:pPr>
        <w:rPr>
          <w:rFonts w:ascii="Times New Roman" w:hAnsi="Times New Roman" w:cs="Times New Roman"/>
        </w:rPr>
      </w:pPr>
    </w:p>
    <w:p w14:paraId="2AECC3B7" w14:textId="77777777" w:rsidR="0060497E" w:rsidRDefault="0060497E" w:rsidP="006049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December 2018</w:t>
      </w:r>
    </w:p>
    <w:p w14:paraId="28A6C6A0" w14:textId="77777777" w:rsidR="006B2F86" w:rsidRPr="0060497E" w:rsidRDefault="0060497E" w:rsidP="0060497E">
      <w:bookmarkStart w:id="0" w:name="_GoBack"/>
      <w:bookmarkEnd w:id="0"/>
    </w:p>
    <w:sectPr w:rsidR="006B2F86" w:rsidRPr="0060497E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4F5325" w14:textId="77777777" w:rsidR="0060497E" w:rsidRDefault="0060497E" w:rsidP="00E71FC3">
      <w:r>
        <w:separator/>
      </w:r>
    </w:p>
  </w:endnote>
  <w:endnote w:type="continuationSeparator" w:id="0">
    <w:p w14:paraId="39741B77" w14:textId="77777777" w:rsidR="0060497E" w:rsidRDefault="0060497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415EF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1EBB39" w14:textId="77777777" w:rsidR="0060497E" w:rsidRDefault="0060497E" w:rsidP="00E71FC3">
      <w:r>
        <w:separator/>
      </w:r>
    </w:p>
  </w:footnote>
  <w:footnote w:type="continuationSeparator" w:id="0">
    <w:p w14:paraId="51B5F8A6" w14:textId="77777777" w:rsidR="0060497E" w:rsidRDefault="0060497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97E"/>
    <w:rsid w:val="001A7C09"/>
    <w:rsid w:val="00577BD5"/>
    <w:rsid w:val="0060497E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98A088"/>
  <w15:chartTrackingRefBased/>
  <w15:docId w15:val="{6CCBE6CB-943C-4797-8E5C-3B33B4847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497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60497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2018-12-06T16:57:00Z</dcterms:created>
  <dcterms:modified xsi:type="dcterms:W3CDTF">2018-12-06T16:57:00Z</dcterms:modified>
</cp:coreProperties>
</file>